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51D26D" w14:textId="77777777" w:rsidR="00882CE5" w:rsidRDefault="00882CE5" w:rsidP="00882C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SWALMAN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fl.1453)</w:t>
      </w:r>
    </w:p>
    <w:p w14:paraId="5B02547F" w14:textId="77777777" w:rsidR="00882CE5" w:rsidRDefault="00882CE5" w:rsidP="00882C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Minster, Isle of Sheppey, Kent. Yeoman.</w:t>
      </w:r>
    </w:p>
    <w:p w14:paraId="03706F1F" w14:textId="77777777" w:rsidR="00882CE5" w:rsidRDefault="00882CE5" w:rsidP="00882CE5">
      <w:pPr>
        <w:pStyle w:val="NoSpacing"/>
        <w:rPr>
          <w:rFonts w:cs="Times New Roman"/>
          <w:szCs w:val="24"/>
        </w:rPr>
      </w:pPr>
    </w:p>
    <w:p w14:paraId="0B63A9B8" w14:textId="77777777" w:rsidR="00882CE5" w:rsidRDefault="00882CE5" w:rsidP="00882CE5">
      <w:pPr>
        <w:pStyle w:val="NoSpacing"/>
        <w:rPr>
          <w:rFonts w:cs="Times New Roman"/>
          <w:szCs w:val="24"/>
        </w:rPr>
      </w:pPr>
    </w:p>
    <w:p w14:paraId="0972A6D4" w14:textId="77777777" w:rsidR="00882CE5" w:rsidRDefault="00882CE5" w:rsidP="00882C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Jun.1453</w:t>
      </w:r>
      <w:r>
        <w:rPr>
          <w:rFonts w:cs="Times New Roman"/>
          <w:szCs w:val="24"/>
        </w:rPr>
        <w:tab/>
        <w:t>He was pardoned for not appearing to answer John de la Bere, Bishop of</w:t>
      </w:r>
    </w:p>
    <w:p w14:paraId="0E76C239" w14:textId="77777777" w:rsidR="00882CE5" w:rsidRDefault="00882CE5" w:rsidP="00882C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spellStart"/>
      <w:proofErr w:type="gramStart"/>
      <w:r>
        <w:rPr>
          <w:rFonts w:cs="Times New Roman"/>
          <w:szCs w:val="24"/>
        </w:rPr>
        <w:t>St.David’s</w:t>
      </w:r>
      <w:proofErr w:type="spellEnd"/>
      <w:proofErr w:type="gramEnd"/>
      <w:r>
        <w:rPr>
          <w:rFonts w:cs="Times New Roman"/>
          <w:szCs w:val="24"/>
        </w:rPr>
        <w:t>(q.v.), touching a debt of £27 6s 8d.</w:t>
      </w:r>
    </w:p>
    <w:p w14:paraId="7D05C8D0" w14:textId="77777777" w:rsidR="00882CE5" w:rsidRDefault="00882CE5" w:rsidP="00882C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1452-61 p.13)</w:t>
      </w:r>
    </w:p>
    <w:p w14:paraId="61F5D809" w14:textId="77777777" w:rsidR="00882CE5" w:rsidRDefault="00882CE5" w:rsidP="00882CE5">
      <w:pPr>
        <w:pStyle w:val="NoSpacing"/>
        <w:rPr>
          <w:rFonts w:cs="Times New Roman"/>
          <w:szCs w:val="24"/>
        </w:rPr>
      </w:pPr>
    </w:p>
    <w:p w14:paraId="2F6DB081" w14:textId="77777777" w:rsidR="00882CE5" w:rsidRDefault="00882CE5" w:rsidP="00882CE5">
      <w:pPr>
        <w:pStyle w:val="NoSpacing"/>
        <w:rPr>
          <w:rFonts w:cs="Times New Roman"/>
          <w:szCs w:val="24"/>
        </w:rPr>
      </w:pPr>
    </w:p>
    <w:p w14:paraId="1E191989" w14:textId="77777777" w:rsidR="00882CE5" w:rsidRDefault="00882CE5" w:rsidP="00882CE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July 2024</w:t>
      </w:r>
    </w:p>
    <w:p w14:paraId="55BF3E6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2B8E77" w14:textId="77777777" w:rsidR="00882CE5" w:rsidRDefault="00882CE5" w:rsidP="009139A6">
      <w:r>
        <w:separator/>
      </w:r>
    </w:p>
  </w:endnote>
  <w:endnote w:type="continuationSeparator" w:id="0">
    <w:p w14:paraId="5E65EA29" w14:textId="77777777" w:rsidR="00882CE5" w:rsidRDefault="00882CE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3F8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2597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7B59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D45133" w14:textId="77777777" w:rsidR="00882CE5" w:rsidRDefault="00882CE5" w:rsidP="009139A6">
      <w:r>
        <w:separator/>
      </w:r>
    </w:p>
  </w:footnote>
  <w:footnote w:type="continuationSeparator" w:id="0">
    <w:p w14:paraId="69341623" w14:textId="77777777" w:rsidR="00882CE5" w:rsidRDefault="00882CE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8E41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7BC7D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5B0F8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CE5"/>
    <w:rsid w:val="000666E0"/>
    <w:rsid w:val="002510B7"/>
    <w:rsid w:val="00270799"/>
    <w:rsid w:val="005C130B"/>
    <w:rsid w:val="00826F5C"/>
    <w:rsid w:val="00882CE5"/>
    <w:rsid w:val="009139A6"/>
    <w:rsid w:val="009411C2"/>
    <w:rsid w:val="009448BB"/>
    <w:rsid w:val="009468FC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C20D2"/>
  <w15:chartTrackingRefBased/>
  <w15:docId w15:val="{03A18911-992B-450C-8DFF-50370D585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2024-07-13T11:59:00Z</dcterms:created>
  <dcterms:modified xsi:type="dcterms:W3CDTF">2024-07-13T11:59:00Z</dcterms:modified>
</cp:coreProperties>
</file>